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49889AD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610BE">
        <w:rPr>
          <w:rFonts w:ascii="Corbel" w:hAnsi="Corbel"/>
          <w:i/>
          <w:smallCaps/>
          <w:sz w:val="24"/>
          <w:szCs w:val="24"/>
        </w:rPr>
        <w:t>2022-2027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4E8F38D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83330">
        <w:rPr>
          <w:rFonts w:ascii="Corbel" w:hAnsi="Corbel"/>
          <w:sz w:val="20"/>
          <w:szCs w:val="20"/>
        </w:rPr>
        <w:t>202</w:t>
      </w:r>
      <w:r w:rsidR="003610BE">
        <w:rPr>
          <w:rFonts w:ascii="Corbel" w:hAnsi="Corbel"/>
          <w:sz w:val="20"/>
          <w:szCs w:val="20"/>
        </w:rPr>
        <w:t>3</w:t>
      </w:r>
      <w:r w:rsidR="00E83330">
        <w:rPr>
          <w:rFonts w:ascii="Corbel" w:hAnsi="Corbel"/>
          <w:sz w:val="20"/>
          <w:szCs w:val="20"/>
        </w:rPr>
        <w:t>/2</w:t>
      </w:r>
      <w:r w:rsidR="003610BE">
        <w:rPr>
          <w:rFonts w:ascii="Corbel" w:hAnsi="Corbel"/>
          <w:sz w:val="20"/>
          <w:szCs w:val="20"/>
        </w:rPr>
        <w:t>4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9C54AE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73FDF45B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5B99BF36" w:rsidR="0085747A" w:rsidRPr="009C54AE" w:rsidRDefault="00C423A6" w:rsidP="00C42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062A620B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E57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sem. </w:t>
            </w:r>
            <w:r w:rsidR="00F8516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413A85B7" w:rsidR="0085747A" w:rsidRPr="009C54AE" w:rsidRDefault="00494E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63FFC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E1E324C" w:rsidR="00923D7D" w:rsidRPr="009C54AE" w:rsidRDefault="00F851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7E37AF0D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78912FDB" w:rsidR="00015B8F" w:rsidRPr="009C54AE" w:rsidRDefault="00F851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9C54AE" w:rsidRDefault="001C7F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30F2B1FE" w:rsidR="00015B8F" w:rsidRPr="009C54AE" w:rsidRDefault="004E57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480F5A51" w:rsidR="00015B8F" w:rsidRPr="009C54AE" w:rsidRDefault="005D16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9C54AE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9C54F" w14:textId="44357939" w:rsidR="009C54AE" w:rsidRPr="00AD476A" w:rsidRDefault="00E22FBC" w:rsidP="00E3576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5E5735" w:rsidRPr="00AD476A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0B8659B9" w:rsidR="0085747A" w:rsidRPr="009C54AE" w:rsidRDefault="005E57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</w:t>
            </w:r>
            <w:r w:rsidR="004E57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umiejętności matematyczne oraz oprogramowania komputerowego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9C54AE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A42AF1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605B81EF" w:rsidR="00CC6C55" w:rsidRPr="00B72B24" w:rsidRDefault="00CC6C55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72B24">
              <w:rPr>
                <w:rFonts w:ascii="Corbel" w:hAnsi="Corbel"/>
                <w:sz w:val="24"/>
                <w:szCs w:val="24"/>
              </w:rPr>
              <w:t>prawn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>e posług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się warsztatem pojęciowym </w:t>
            </w:r>
            <w:r w:rsidR="00D130FD">
              <w:rPr>
                <w:rFonts w:ascii="Corbel" w:hAnsi="Corbel"/>
                <w:sz w:val="24"/>
                <w:szCs w:val="24"/>
              </w:rPr>
              <w:t>z zakresu informatyki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oraz rozumie związk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między różnymi </w:t>
            </w:r>
            <w:r w:rsidR="00D130FD">
              <w:rPr>
                <w:rFonts w:ascii="Corbel" w:hAnsi="Corbel"/>
                <w:sz w:val="24"/>
                <w:szCs w:val="24"/>
              </w:rPr>
              <w:t xml:space="preserve">zagadnieniami z zakresu matematyki i informatyki </w:t>
            </w:r>
            <w:r w:rsidRPr="00B72B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A42AF1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B72B24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B72B24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</w:t>
            </w:r>
            <w:r w:rsidR="00D130FD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B72B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A42AF1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B72B24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6C55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CC6C55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CC6C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1F0FE8">
        <w:tc>
          <w:tcPr>
            <w:tcW w:w="1447" w:type="dxa"/>
          </w:tcPr>
          <w:p w14:paraId="13920CB0" w14:textId="77777777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1F0FE8">
        <w:tc>
          <w:tcPr>
            <w:tcW w:w="1447" w:type="dxa"/>
          </w:tcPr>
          <w:p w14:paraId="61813C10" w14:textId="395A0DF6" w:rsidR="0085747A" w:rsidRPr="005F7786" w:rsidRDefault="007D2AD8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5F7786" w:rsidRDefault="005F7786" w:rsidP="0016050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zna i rozumie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modelowania rzeczywistych sytuacji i reprezentowania danych,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gromadzenia danych i ich przetwarzania;</w:t>
            </w:r>
          </w:p>
          <w:p w14:paraId="1CEC6777" w14:textId="18A38389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160501" w:rsidRDefault="00160501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organizacji i funkcjonowania urządzeń elektronicznych, komputerów i sieci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komputerowej oraz ich wykorzystania;</w:t>
            </w:r>
          </w:p>
          <w:p w14:paraId="5514A2F2" w14:textId="125CF000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społeczne aspekty informatyki i jej zastosowań, wpływu informatyki na rozwój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społeczeństwa oraz zagrożenia w świecie wirtualnym;</w:t>
            </w:r>
          </w:p>
          <w:p w14:paraId="35EA18B1" w14:textId="0931CD59" w:rsidR="00D30455" w:rsidRPr="005F7786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uwarunkowania zawodowego rozwoju z wykorzystaniem technologii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informacyjno-komunikacyjnej i informatyki oraz komputerowe programy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edukacyjne przeznaczone dla najmłodszych uczniów.</w:t>
            </w:r>
          </w:p>
        </w:tc>
        <w:tc>
          <w:tcPr>
            <w:tcW w:w="1695" w:type="dxa"/>
          </w:tcPr>
          <w:p w14:paraId="404D47FB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CF4E3C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F93CC5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9D3DD7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5A26B7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8C0A81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7BD068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F6DB94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2A6A5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CFAE62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4E57FA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5F7786" w:rsidRDefault="0085747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1F0FE8">
        <w:tc>
          <w:tcPr>
            <w:tcW w:w="1447" w:type="dxa"/>
          </w:tcPr>
          <w:p w14:paraId="695D7137" w14:textId="77777777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5F7786" w:rsidRDefault="00632AA1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4E57FA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potrafi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5F7786" w:rsidRDefault="00D130FD" w:rsidP="00D130FD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3945B9E9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4E57FA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5F7786" w:rsidRDefault="0085747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1F0FE8">
        <w:tc>
          <w:tcPr>
            <w:tcW w:w="1447" w:type="dxa"/>
          </w:tcPr>
          <w:p w14:paraId="5168D262" w14:textId="77F9FCAD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5F7786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42F9F969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4E57FA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5F7786" w:rsidRDefault="008A36FE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1F0FE8">
        <w:tc>
          <w:tcPr>
            <w:tcW w:w="1447" w:type="dxa"/>
          </w:tcPr>
          <w:p w14:paraId="42B8B470" w14:textId="7FD64316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A5479F9" w:rsidR="00632AA1" w:rsidRPr="00C423A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423A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0D7783AB" w:rsidR="003343D3" w:rsidRPr="00C423A6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C423A6">
              <w:rPr>
                <w:rFonts w:asciiTheme="minorHAnsi" w:hAnsiTheme="minorHAnsi" w:cstheme="minorHAnsi"/>
                <w:sz w:val="24"/>
                <w:szCs w:val="24"/>
              </w:rPr>
              <w:t>wykorzystać standardowe oprogramowanie użytkowe komputera adekwatnie do celów wychowani i kształcenia uczniów;</w:t>
            </w:r>
          </w:p>
        </w:tc>
        <w:tc>
          <w:tcPr>
            <w:tcW w:w="1695" w:type="dxa"/>
          </w:tcPr>
          <w:p w14:paraId="0AE1FBDA" w14:textId="77777777" w:rsidR="00F85161" w:rsidRPr="00C423A6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C423A6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23A6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C423A6" w:rsidRDefault="008A36FE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1F0FE8">
        <w:tc>
          <w:tcPr>
            <w:tcW w:w="1447" w:type="dxa"/>
          </w:tcPr>
          <w:p w14:paraId="1D840B19" w14:textId="7FBC59AF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D130FD" w:rsidRDefault="00D130FD" w:rsidP="004E57F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  <w:r w:rsidRPr="00D130F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ocenić walory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użytkowe komputerowego programu edukacyjnego;</w:t>
            </w:r>
            <w:r w:rsidR="002A6858">
              <w:rPr>
                <w:rFonts w:asciiTheme="minorHAnsi" w:hAnsiTheme="minorHAnsi" w:cstheme="minorHAns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4E57FA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PPiW.U07</w:t>
            </w:r>
          </w:p>
          <w:p w14:paraId="3F37E818" w14:textId="1F6562A9" w:rsidR="0085747A" w:rsidRPr="005F7786" w:rsidRDefault="0085747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7D3E7EF1" w14:textId="77777777" w:rsidTr="001F0FE8">
        <w:tc>
          <w:tcPr>
            <w:tcW w:w="1447" w:type="dxa"/>
          </w:tcPr>
          <w:p w14:paraId="385080B1" w14:textId="3EF06A27" w:rsidR="009410F9" w:rsidRPr="005F7786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378" w:type="dxa"/>
          </w:tcPr>
          <w:p w14:paraId="2F448DD1" w14:textId="075D30FB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E166D4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1A879158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3B25DBAC" w14:textId="77777777" w:rsidTr="001F0FE8">
        <w:tc>
          <w:tcPr>
            <w:tcW w:w="1447" w:type="dxa"/>
          </w:tcPr>
          <w:p w14:paraId="1CA1AE79" w14:textId="7B85DCB5" w:rsidR="009410F9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E166D4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5DDFAAD1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A90990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2FBC8E52" w14:textId="77777777" w:rsidTr="001F0FE8">
        <w:tc>
          <w:tcPr>
            <w:tcW w:w="1447" w:type="dxa"/>
          </w:tcPr>
          <w:p w14:paraId="27185336" w14:textId="4EEBA1DC" w:rsidR="009410F9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E166D4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E166D4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E166D4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37E0B9E5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486533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4F7C7EC1" w14:textId="77777777" w:rsidTr="001F0FE8">
        <w:tc>
          <w:tcPr>
            <w:tcW w:w="1447" w:type="dxa"/>
          </w:tcPr>
          <w:p w14:paraId="7D6B9695" w14:textId="023C4D0B" w:rsidR="009410F9" w:rsidRPr="005F7786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5F7786" w:rsidRDefault="009410F9" w:rsidP="00E166D4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5F7786" w:rsidRDefault="002A6858" w:rsidP="00E166D4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321D7E">
              <w:rPr>
                <w:rFonts w:ascii="Corbel" w:hAnsi="Corbel"/>
                <w:b w:val="0"/>
                <w:smallCaps w:val="0"/>
                <w:szCs w:val="24"/>
              </w:rPr>
              <w:t>ormowania właściwych zachowań i postaw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4B5F3BA7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5F7786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255" w:rsidRPr="009C54AE" w14:paraId="4C2EAB71" w14:textId="77777777" w:rsidTr="00CB0255">
        <w:tc>
          <w:tcPr>
            <w:tcW w:w="9520" w:type="dxa"/>
          </w:tcPr>
          <w:p w14:paraId="78255B5B" w14:textId="59F6FF4B" w:rsidR="00CB0255" w:rsidRPr="00316D48" w:rsidRDefault="00316D48" w:rsidP="00316D48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</w:t>
            </w:r>
            <w:r w:rsidR="00F82B08"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odstawowe pojęcia i zasady informatyki z zakresu, w jakim ma ona zastosowanie w pracy z uczniami</w:t>
            </w: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klas I-III.</w:t>
            </w:r>
          </w:p>
        </w:tc>
      </w:tr>
      <w:tr w:rsidR="00555A9C" w:rsidRPr="009C54AE" w14:paraId="4775EC08" w14:textId="77777777" w:rsidTr="00CB0255">
        <w:tc>
          <w:tcPr>
            <w:tcW w:w="9520" w:type="dxa"/>
          </w:tcPr>
          <w:p w14:paraId="6B3410D0" w14:textId="749D2E1A" w:rsidR="00555A9C" w:rsidRPr="00316D48" w:rsidRDefault="00555A9C" w:rsidP="00316D48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organizacji i funkcjonowania urządzeń elektronicznych, komputerów i sieci komputerowej oraz ich wykorzystania.</w:t>
            </w:r>
          </w:p>
        </w:tc>
      </w:tr>
      <w:tr w:rsidR="00555A9C" w:rsidRPr="009C54AE" w14:paraId="0792AFCB" w14:textId="77777777" w:rsidTr="00CB0255">
        <w:tc>
          <w:tcPr>
            <w:tcW w:w="9520" w:type="dxa"/>
          </w:tcPr>
          <w:p w14:paraId="7051A779" w14:textId="37559B7D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projektowania algorytmów oraz ich realizacji przy użyciu komputera.</w:t>
            </w:r>
          </w:p>
        </w:tc>
      </w:tr>
      <w:tr w:rsidR="00555A9C" w:rsidRPr="009C54AE" w14:paraId="3C0F566E" w14:textId="77777777" w:rsidTr="00CB0255">
        <w:tc>
          <w:tcPr>
            <w:tcW w:w="9520" w:type="dxa"/>
          </w:tcPr>
          <w:p w14:paraId="3573F1C8" w14:textId="286C7652" w:rsidR="00555A9C" w:rsidRPr="00A82EB4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/>
                <w:b w:val="0"/>
                <w:szCs w:val="24"/>
              </w:rPr>
            </w:pPr>
            <w:r w:rsidRPr="00A82EB4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modelowania rzeczywistych sytuacji i reprezentowania algorytmicznego.</w:t>
            </w:r>
          </w:p>
        </w:tc>
      </w:tr>
      <w:tr w:rsidR="00555A9C" w:rsidRPr="009C54AE" w14:paraId="72E03DD1" w14:textId="77777777" w:rsidTr="00CB0255">
        <w:tc>
          <w:tcPr>
            <w:tcW w:w="9520" w:type="dxa"/>
          </w:tcPr>
          <w:p w14:paraId="33738C75" w14:textId="654BBCFC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Dane, sposoby gromadzenia danych i ich metody ich przetwarzania.</w:t>
            </w:r>
          </w:p>
        </w:tc>
      </w:tr>
      <w:tr w:rsidR="00555A9C" w:rsidRPr="009C54AE" w14:paraId="6BCA6D6F" w14:textId="77777777" w:rsidTr="00CB0255">
        <w:tc>
          <w:tcPr>
            <w:tcW w:w="9520" w:type="dxa"/>
          </w:tcPr>
          <w:p w14:paraId="43DC0C23" w14:textId="18361F1C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wirtualnym.</w:t>
            </w:r>
          </w:p>
        </w:tc>
      </w:tr>
      <w:tr w:rsidR="00555A9C" w:rsidRPr="009C54AE" w14:paraId="24001261" w14:textId="77777777" w:rsidTr="00CB0255">
        <w:tc>
          <w:tcPr>
            <w:tcW w:w="9520" w:type="dxa"/>
          </w:tcPr>
          <w:p w14:paraId="1AF0D3F5" w14:textId="13F3F61F" w:rsidR="00555A9C" w:rsidRPr="00316D48" w:rsidRDefault="00555A9C" w:rsidP="00555A9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Uwarunkowania zawodowego rozwoju z wykorzystaniem technologii</w:t>
            </w:r>
            <w:r w:rsidRPr="00316D48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 xml:space="preserve"> </w:t>
            </w: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informacyjno-komunikacyjnej i informatyki oraz komputerowe programy</w:t>
            </w:r>
            <w:r w:rsidRPr="00316D48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 xml:space="preserve"> </w:t>
            </w: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edukacyjne przeznaczone dla najmłodszych uczniów.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75E66943" w:rsidR="005F202C" w:rsidRPr="009C54AE" w:rsidRDefault="00D12F91" w:rsidP="00D12F9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Podłączanie urządzeń wyjścia-wyjścia do komputera, konfiguracja zestawu komputerowego.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2ED17BA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i uruchomienie na komputerze prostego algorytmu.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CB3F1A4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prostej, funkcjonalnej bazy danych.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46024CC1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dokumentu tekstowego przy użyciu standardowego oprogramowania komputerowego.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3CFCFC26" w:rsidR="005F202C" w:rsidRPr="009C54AE" w:rsidRDefault="00555A9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Możliwości realizacji ćwiczeń matematycznych przy wykorzystaniu arkusza kalkulacyjnego.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384BDFCB" w:rsidR="005F202C" w:rsidRPr="009C54AE" w:rsidRDefault="00D12F91" w:rsidP="00D12F9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walorów użytkowych komputerowego programu edukacyjnego z  wykorzystaniem tablicy interaktywnej.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6ACAC88D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Zorganizowanie bezpiecznego środowiska pracy z komputerem.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77777777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C7307A4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 xml:space="preserve">B. Ćwiczenia audytoryjne: </w:t>
      </w:r>
      <w:r w:rsidR="00E166D4">
        <w:rPr>
          <w:rFonts w:ascii="Corbel" w:hAnsi="Corbel"/>
        </w:rPr>
        <w:t>praca przy komputerze (z programami edukacyjnymi)</w:t>
      </w:r>
      <w:r w:rsidRPr="00A42AF1">
        <w:rPr>
          <w:rFonts w:ascii="Corbel" w:hAnsi="Corbel"/>
        </w:rPr>
        <w:t xml:space="preserve">, praca </w:t>
      </w:r>
      <w:r w:rsidR="00A82EB4">
        <w:rPr>
          <w:rFonts w:ascii="Corbel" w:hAnsi="Corbel"/>
        </w:rPr>
        <w:t xml:space="preserve">indywidulana i </w:t>
      </w:r>
      <w:r w:rsidRPr="00A42AF1">
        <w:rPr>
          <w:rFonts w:ascii="Corbel" w:hAnsi="Corbel"/>
        </w:rPr>
        <w:t>w grupach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78669950" w:rsidR="0029728B" w:rsidRPr="004E2697" w:rsidRDefault="00E166D4" w:rsidP="0029728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36896533" w14:textId="13148036" w:rsidR="0029728B" w:rsidRPr="004E2697" w:rsidRDefault="0029728B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03A2" w:rsidRPr="004E2697" w14:paraId="106C9F54" w14:textId="77777777" w:rsidTr="0029728B">
        <w:tc>
          <w:tcPr>
            <w:tcW w:w="1962" w:type="dxa"/>
          </w:tcPr>
          <w:p w14:paraId="17814888" w14:textId="77777777" w:rsidR="007003A2" w:rsidRPr="004E2697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43FF4370" w:rsidR="007003A2" w:rsidRPr="007003A2" w:rsidRDefault="007003A2" w:rsidP="007003A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7003A2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7FFC62F0" w14:textId="2E8610B8" w:rsidR="007003A2" w:rsidRP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03A2" w:rsidRPr="004E2697" w14:paraId="491756FE" w14:textId="77777777" w:rsidTr="0029728B">
        <w:tc>
          <w:tcPr>
            <w:tcW w:w="1962" w:type="dxa"/>
          </w:tcPr>
          <w:p w14:paraId="2EC7F25F" w14:textId="2C20F078" w:rsidR="007003A2" w:rsidRPr="004E2697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66C63BB7" w:rsidR="007003A2" w:rsidRPr="007003A2" w:rsidRDefault="007003A2" w:rsidP="007003A2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003A2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04EFC9D8" w:rsidR="007003A2" w:rsidRP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03A2" w:rsidRPr="009C54AE" w14:paraId="5490C3D9" w14:textId="77777777" w:rsidTr="0029728B">
        <w:tc>
          <w:tcPr>
            <w:tcW w:w="1962" w:type="dxa"/>
          </w:tcPr>
          <w:p w14:paraId="0CF28000" w14:textId="0943A985" w:rsidR="007003A2" w:rsidRPr="009C54AE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06FCF367" w:rsidR="007003A2" w:rsidRP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2CD6AC73" w:rsidR="007003A2" w:rsidRP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29728B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03A2" w:rsidRPr="009C54AE" w14:paraId="79AC59A8" w14:textId="77777777" w:rsidTr="0029728B">
        <w:tc>
          <w:tcPr>
            <w:tcW w:w="1962" w:type="dxa"/>
          </w:tcPr>
          <w:p w14:paraId="2BCAFD1E" w14:textId="05B17FA7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04701B9D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60E9D11" w14:textId="5BE00B62" w:rsid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03A2" w:rsidRPr="009C54AE" w14:paraId="1A96A70D" w14:textId="77777777" w:rsidTr="0029728B">
        <w:tc>
          <w:tcPr>
            <w:tcW w:w="1962" w:type="dxa"/>
          </w:tcPr>
          <w:p w14:paraId="08413F0D" w14:textId="74B6B16E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3D219507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9728B">
              <w:rPr>
                <w:rFonts w:asciiTheme="minorHAnsi" w:hAnsiTheme="minorHAnsi" w:cstheme="minorHAnsi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6072155" w14:textId="4C5F12FF" w:rsid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03A2" w:rsidRPr="009C54AE" w14:paraId="7826AA30" w14:textId="77777777" w:rsidTr="0029728B">
        <w:tc>
          <w:tcPr>
            <w:tcW w:w="1962" w:type="dxa"/>
          </w:tcPr>
          <w:p w14:paraId="578EEC09" w14:textId="6D149D31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7668983A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63A626AD" w14:textId="25A4CFE0" w:rsid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62F10DC3" w:rsidR="0029728B" w:rsidRPr="009C54AE" w:rsidRDefault="0029728B" w:rsidP="00C423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</w:t>
            </w:r>
            <w:r w:rsidR="00C423A6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41" w:type="dxa"/>
          </w:tcPr>
          <w:p w14:paraId="27AC49B2" w14:textId="117277F3" w:rsidR="0029728B" w:rsidRPr="009C54AE" w:rsidRDefault="00944601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</w:t>
            </w:r>
            <w:r w:rsidR="0088511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7A7D6E47" w14:textId="1165CEA8" w:rsidR="00944601" w:rsidRDefault="00944601" w:rsidP="00944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przygotowanie pracy zaliczeniowej prezentującej metodykę realizacji wybranych zagadnień z informatyki</w:t>
            </w:r>
          </w:p>
          <w:p w14:paraId="5942C489" w14:textId="0C24CA9C" w:rsidR="0085747A" w:rsidRPr="00FE6A32" w:rsidRDefault="00944601" w:rsidP="00944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opracowanie projektów zadań informatycznych do każdego tematu.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5F6DF248" w:rsidR="0085747A" w:rsidRPr="009C54AE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4D95FF9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7E7072C0" w14:textId="7BBA394B" w:rsidR="00C61DC5" w:rsidRPr="009C54AE" w:rsidRDefault="00433C69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021A854" w14:textId="77777777" w:rsidR="00363FFC" w:rsidRDefault="00363FFC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02D957C1" w:rsidR="00C61DC5" w:rsidRPr="009C54AE" w:rsidRDefault="00433C69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9C54AE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9C54AE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67DF81D3" w14:textId="77777777" w:rsidTr="00C75040">
        <w:trPr>
          <w:trHeight w:val="397"/>
        </w:trPr>
        <w:tc>
          <w:tcPr>
            <w:tcW w:w="9497" w:type="dxa"/>
          </w:tcPr>
          <w:p w14:paraId="1524A579" w14:textId="77777777" w:rsidR="0085747A" w:rsidRPr="0031663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663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63955C" w14:textId="33E97E25" w:rsidR="00316639" w:rsidRPr="00494E55" w:rsidRDefault="00316639" w:rsidP="00494E55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Blockly, strona poświęcona programowaniu w języku Blockly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https:// blockly-games.appspot.com/ [dostęp: 1.10.2019].</w:t>
            </w:r>
          </w:p>
          <w:p w14:paraId="1F65DA38" w14:textId="2ACFF87A" w:rsidR="00316639" w:rsidRPr="00494E55" w:rsidRDefault="00316639" w:rsidP="00494E55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http://www.godzinakodowania.pl [dostęp: 1.10.2019].</w:t>
            </w:r>
          </w:p>
          <w:p w14:paraId="21714A1F" w14:textId="38F55112" w:rsidR="00316639" w:rsidRPr="00494E55" w:rsidRDefault="00316639" w:rsidP="00494E55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Hacker Rank, ranking umiejętności programistów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3C2CB5B2" w:rsidR="001C7085" w:rsidRPr="00494E55" w:rsidRDefault="00316639" w:rsidP="00494E55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Konkurs Informatyczny Bóbr</w:t>
            </w:r>
            <w:r w:rsidRPr="00494E55">
              <w:rPr>
                <w:rFonts w:ascii="Corbel" w:hAnsi="Corbel"/>
                <w:sz w:val="24"/>
                <w:szCs w:val="24"/>
              </w:rPr>
              <w:t>, WMiI, Learnetic, dostępny online: http://bobr.gimakad. torun.pl [dostęp: 1.10.2019].</w:t>
            </w:r>
          </w:p>
        </w:tc>
      </w:tr>
      <w:tr w:rsidR="0085747A" w:rsidRPr="009C54AE" w14:paraId="6981F2E0" w14:textId="77777777" w:rsidTr="00C75040">
        <w:trPr>
          <w:trHeight w:val="397"/>
        </w:trPr>
        <w:tc>
          <w:tcPr>
            <w:tcW w:w="9497" w:type="dxa"/>
          </w:tcPr>
          <w:p w14:paraId="3E79762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A794DF" w14:textId="77777777" w:rsidR="00033045" w:rsidRPr="00494E55" w:rsidRDefault="00033045" w:rsidP="00494E55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https://programowanie.men.gov.pl/ [dostęp: 1.10.2019].</w:t>
            </w:r>
          </w:p>
          <w:p w14:paraId="16072986" w14:textId="77777777" w:rsidR="00033045" w:rsidRPr="00494E55" w:rsidRDefault="00033045" w:rsidP="00494E55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[1.10.2019].</w:t>
            </w:r>
          </w:p>
          <w:p w14:paraId="30F9F5AD" w14:textId="4D399D2E" w:rsidR="00033045" w:rsidRPr="00033045" w:rsidRDefault="00033045" w:rsidP="00494E55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Python, strona polskiej grupy Python, dostępna online: https://pl.python.org/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052C020" w14:textId="5C6007EA" w:rsidR="00033045" w:rsidRPr="00033045" w:rsidRDefault="00033045" w:rsidP="00494E55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Scratch, strona poświęcona językowi programowania Scratch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0487E9D9" w:rsidR="00033045" w:rsidRPr="001C7085" w:rsidRDefault="00033045" w:rsidP="00494E55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Środowisko Code Blocks dla języka programowania C/C++,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921AC" w14:textId="77777777" w:rsidR="00BA0F71" w:rsidRDefault="00BA0F71" w:rsidP="00C16ABF">
      <w:pPr>
        <w:spacing w:after="0" w:line="240" w:lineRule="auto"/>
      </w:pPr>
      <w:r>
        <w:separator/>
      </w:r>
    </w:p>
  </w:endnote>
  <w:endnote w:type="continuationSeparator" w:id="0">
    <w:p w14:paraId="10D1EA70" w14:textId="77777777" w:rsidR="00BA0F71" w:rsidRDefault="00BA0F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B20B5" w14:textId="77777777" w:rsidR="00BA0F71" w:rsidRDefault="00BA0F71" w:rsidP="00C16ABF">
      <w:pPr>
        <w:spacing w:after="0" w:line="240" w:lineRule="auto"/>
      </w:pPr>
      <w:r>
        <w:separator/>
      </w:r>
    </w:p>
  </w:footnote>
  <w:footnote w:type="continuationSeparator" w:id="0">
    <w:p w14:paraId="7F3BD186" w14:textId="77777777" w:rsidR="00BA0F71" w:rsidRDefault="00BA0F71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1232543309">
    <w:abstractNumId w:val="1"/>
  </w:num>
  <w:num w:numId="2" w16cid:durableId="456682655">
    <w:abstractNumId w:val="5"/>
  </w:num>
  <w:num w:numId="3" w16cid:durableId="248853534">
    <w:abstractNumId w:val="6"/>
  </w:num>
  <w:num w:numId="4" w16cid:durableId="1781224045">
    <w:abstractNumId w:val="0"/>
  </w:num>
  <w:num w:numId="5" w16cid:durableId="1502313828">
    <w:abstractNumId w:val="8"/>
  </w:num>
  <w:num w:numId="6" w16cid:durableId="80025451">
    <w:abstractNumId w:val="3"/>
  </w:num>
  <w:num w:numId="7" w16cid:durableId="1155874848">
    <w:abstractNumId w:val="4"/>
  </w:num>
  <w:num w:numId="8" w16cid:durableId="2117558764">
    <w:abstractNumId w:val="2"/>
  </w:num>
  <w:num w:numId="9" w16cid:durableId="27148133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702EE"/>
    <w:rsid w:val="00070ED6"/>
    <w:rsid w:val="000742DC"/>
    <w:rsid w:val="00082F8A"/>
    <w:rsid w:val="00084C12"/>
    <w:rsid w:val="00090EBF"/>
    <w:rsid w:val="0009462C"/>
    <w:rsid w:val="00094B12"/>
    <w:rsid w:val="00096C46"/>
    <w:rsid w:val="000A296F"/>
    <w:rsid w:val="000A2A28"/>
    <w:rsid w:val="000B192D"/>
    <w:rsid w:val="000B28EE"/>
    <w:rsid w:val="000B3E37"/>
    <w:rsid w:val="000C1F2B"/>
    <w:rsid w:val="000D04B0"/>
    <w:rsid w:val="000F108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B7162"/>
    <w:rsid w:val="001C7085"/>
    <w:rsid w:val="001C7FBE"/>
    <w:rsid w:val="001D657B"/>
    <w:rsid w:val="001D7B54"/>
    <w:rsid w:val="001E0209"/>
    <w:rsid w:val="001F0FE8"/>
    <w:rsid w:val="001F2CA2"/>
    <w:rsid w:val="001F6CCF"/>
    <w:rsid w:val="002144C0"/>
    <w:rsid w:val="0022477D"/>
    <w:rsid w:val="002278A9"/>
    <w:rsid w:val="002336F9"/>
    <w:rsid w:val="00235BAE"/>
    <w:rsid w:val="0024028F"/>
    <w:rsid w:val="00244ABC"/>
    <w:rsid w:val="0026014E"/>
    <w:rsid w:val="00281FF2"/>
    <w:rsid w:val="002857DE"/>
    <w:rsid w:val="00291567"/>
    <w:rsid w:val="0029728B"/>
    <w:rsid w:val="002A22BF"/>
    <w:rsid w:val="002A2389"/>
    <w:rsid w:val="002A2DD8"/>
    <w:rsid w:val="002A671D"/>
    <w:rsid w:val="002A6858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1147F"/>
    <w:rsid w:val="003151C5"/>
    <w:rsid w:val="00316639"/>
    <w:rsid w:val="00316D48"/>
    <w:rsid w:val="00321D7E"/>
    <w:rsid w:val="003269D9"/>
    <w:rsid w:val="003343CF"/>
    <w:rsid w:val="003343D3"/>
    <w:rsid w:val="00346FE9"/>
    <w:rsid w:val="0034759A"/>
    <w:rsid w:val="003503F6"/>
    <w:rsid w:val="003530DD"/>
    <w:rsid w:val="003610BE"/>
    <w:rsid w:val="00363F78"/>
    <w:rsid w:val="00363FFC"/>
    <w:rsid w:val="00392B92"/>
    <w:rsid w:val="003A0A5B"/>
    <w:rsid w:val="003A1176"/>
    <w:rsid w:val="003C0BAE"/>
    <w:rsid w:val="003C5E0A"/>
    <w:rsid w:val="003D18A9"/>
    <w:rsid w:val="003D6CE2"/>
    <w:rsid w:val="003E1941"/>
    <w:rsid w:val="003E2FE6"/>
    <w:rsid w:val="003E49D5"/>
    <w:rsid w:val="003F13F5"/>
    <w:rsid w:val="003F2964"/>
    <w:rsid w:val="003F38C0"/>
    <w:rsid w:val="00414E3C"/>
    <w:rsid w:val="0042244A"/>
    <w:rsid w:val="0042745A"/>
    <w:rsid w:val="00431D5C"/>
    <w:rsid w:val="00433C69"/>
    <w:rsid w:val="004362C6"/>
    <w:rsid w:val="00437FA2"/>
    <w:rsid w:val="00445970"/>
    <w:rsid w:val="0045192C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E55"/>
    <w:rsid w:val="004968E2"/>
    <w:rsid w:val="004A3EEA"/>
    <w:rsid w:val="004A4D1F"/>
    <w:rsid w:val="004C59F1"/>
    <w:rsid w:val="004D5282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7C63"/>
    <w:rsid w:val="00526C94"/>
    <w:rsid w:val="005363C4"/>
    <w:rsid w:val="00536BDE"/>
    <w:rsid w:val="00543ACC"/>
    <w:rsid w:val="00555A9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D160C"/>
    <w:rsid w:val="005E5735"/>
    <w:rsid w:val="005E6E85"/>
    <w:rsid w:val="005F202C"/>
    <w:rsid w:val="005F31D2"/>
    <w:rsid w:val="005F71A1"/>
    <w:rsid w:val="005F7786"/>
    <w:rsid w:val="006048F7"/>
    <w:rsid w:val="0061029B"/>
    <w:rsid w:val="0061359F"/>
    <w:rsid w:val="006167E3"/>
    <w:rsid w:val="00617230"/>
    <w:rsid w:val="00621CE1"/>
    <w:rsid w:val="00627FC9"/>
    <w:rsid w:val="00632AA1"/>
    <w:rsid w:val="0064504A"/>
    <w:rsid w:val="00647FA8"/>
    <w:rsid w:val="00650C5F"/>
    <w:rsid w:val="00654934"/>
    <w:rsid w:val="006620D9"/>
    <w:rsid w:val="00671958"/>
    <w:rsid w:val="00675843"/>
    <w:rsid w:val="00696477"/>
    <w:rsid w:val="006D050F"/>
    <w:rsid w:val="006D1AFD"/>
    <w:rsid w:val="006D6139"/>
    <w:rsid w:val="006E5D65"/>
    <w:rsid w:val="006F1282"/>
    <w:rsid w:val="006F1FBC"/>
    <w:rsid w:val="006F31E2"/>
    <w:rsid w:val="007003A2"/>
    <w:rsid w:val="00704027"/>
    <w:rsid w:val="00706544"/>
    <w:rsid w:val="007072BA"/>
    <w:rsid w:val="0071620A"/>
    <w:rsid w:val="00717DCD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28A2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D3B6D"/>
    <w:rsid w:val="008D3DFB"/>
    <w:rsid w:val="008E352D"/>
    <w:rsid w:val="008E64F4"/>
    <w:rsid w:val="008F12C9"/>
    <w:rsid w:val="008F6E29"/>
    <w:rsid w:val="00916188"/>
    <w:rsid w:val="00923D7D"/>
    <w:rsid w:val="00931E22"/>
    <w:rsid w:val="009410F9"/>
    <w:rsid w:val="00944601"/>
    <w:rsid w:val="00944815"/>
    <w:rsid w:val="009508DF"/>
    <w:rsid w:val="00950DAC"/>
    <w:rsid w:val="00954A07"/>
    <w:rsid w:val="0098414E"/>
    <w:rsid w:val="00991D0D"/>
    <w:rsid w:val="00997F14"/>
    <w:rsid w:val="009A78D9"/>
    <w:rsid w:val="009B201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C2715"/>
    <w:rsid w:val="00AD1146"/>
    <w:rsid w:val="00AD27D3"/>
    <w:rsid w:val="00AD476A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627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0F71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2DCE"/>
    <w:rsid w:val="00C36992"/>
    <w:rsid w:val="00C423A6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2F91"/>
    <w:rsid w:val="00D130FD"/>
    <w:rsid w:val="00D17C3C"/>
    <w:rsid w:val="00D26B2C"/>
    <w:rsid w:val="00D30455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A0026"/>
    <w:rsid w:val="00DA2114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35761"/>
    <w:rsid w:val="00E51E44"/>
    <w:rsid w:val="00E62031"/>
    <w:rsid w:val="00E63348"/>
    <w:rsid w:val="00E77E88"/>
    <w:rsid w:val="00E8107D"/>
    <w:rsid w:val="00E83330"/>
    <w:rsid w:val="00E960BB"/>
    <w:rsid w:val="00EA2074"/>
    <w:rsid w:val="00EA4829"/>
    <w:rsid w:val="00EA4832"/>
    <w:rsid w:val="00EA4E9D"/>
    <w:rsid w:val="00EA54CC"/>
    <w:rsid w:val="00EA7017"/>
    <w:rsid w:val="00EC4899"/>
    <w:rsid w:val="00ED03AB"/>
    <w:rsid w:val="00ED14F5"/>
    <w:rsid w:val="00ED2F4F"/>
    <w:rsid w:val="00ED32D2"/>
    <w:rsid w:val="00EE32DE"/>
    <w:rsid w:val="00EE5457"/>
    <w:rsid w:val="00F070AB"/>
    <w:rsid w:val="00F10CC4"/>
    <w:rsid w:val="00F17567"/>
    <w:rsid w:val="00F27A7B"/>
    <w:rsid w:val="00F526AF"/>
    <w:rsid w:val="00F617C3"/>
    <w:rsid w:val="00F7066B"/>
    <w:rsid w:val="00F82932"/>
    <w:rsid w:val="00F82B08"/>
    <w:rsid w:val="00F83B28"/>
    <w:rsid w:val="00F85161"/>
    <w:rsid w:val="00F91EB2"/>
    <w:rsid w:val="00F97E31"/>
    <w:rsid w:val="00FA46E5"/>
    <w:rsid w:val="00FB7DBA"/>
    <w:rsid w:val="00FC1C25"/>
    <w:rsid w:val="00FC3F45"/>
    <w:rsid w:val="00FD38E3"/>
    <w:rsid w:val="00FD503F"/>
    <w:rsid w:val="00FD7589"/>
    <w:rsid w:val="00FE6A3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FD5F278-1D3D-49BD-93CE-0F29A665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1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1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1F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1F2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CEB15A-3E3B-46F9-B6C3-E04527A910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49FB3-C9A4-464B-AD53-78DDEF0731ED}"/>
</file>

<file path=customXml/itemProps3.xml><?xml version="1.0" encoding="utf-8"?>
<ds:datastoreItem xmlns:ds="http://schemas.openxmlformats.org/officeDocument/2006/customXml" ds:itemID="{1FDC2E20-2DE0-48BB-9B36-B5AE81B9E031}"/>
</file>

<file path=customXml/itemProps4.xml><?xml version="1.0" encoding="utf-8"?>
<ds:datastoreItem xmlns:ds="http://schemas.openxmlformats.org/officeDocument/2006/customXml" ds:itemID="{FB5CF0E8-A820-4553-8640-7BBABDB38DD7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</TotalTime>
  <Pages>5</Pages>
  <Words>1262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15</cp:revision>
  <cp:lastPrinted>2020-11-09T07:45:00Z</cp:lastPrinted>
  <dcterms:created xsi:type="dcterms:W3CDTF">2020-11-09T07:41:00Z</dcterms:created>
  <dcterms:modified xsi:type="dcterms:W3CDTF">2026-03-12T10:34:00Z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